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C114C" w14:textId="77777777" w:rsidR="001B58CC" w:rsidRDefault="001B58CC" w:rsidP="001B58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RYNGESSALE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CF07F33" w14:textId="77777777" w:rsidR="001B58CC" w:rsidRDefault="001B58CC" w:rsidP="001B58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Sulham, Berkshire. Clerk.</w:t>
      </w:r>
    </w:p>
    <w:p w14:paraId="614CCBA0" w14:textId="77777777" w:rsidR="001B58CC" w:rsidRDefault="001B58CC" w:rsidP="001B58CC">
      <w:pPr>
        <w:pStyle w:val="NoSpacing"/>
        <w:rPr>
          <w:rFonts w:cs="Times New Roman"/>
          <w:szCs w:val="24"/>
        </w:rPr>
      </w:pPr>
    </w:p>
    <w:p w14:paraId="5A2C9BF4" w14:textId="77777777" w:rsidR="001B58CC" w:rsidRDefault="001B58CC" w:rsidP="001B58CC">
      <w:pPr>
        <w:pStyle w:val="NoSpacing"/>
        <w:rPr>
          <w:rFonts w:cs="Times New Roman"/>
          <w:szCs w:val="24"/>
        </w:rPr>
      </w:pPr>
    </w:p>
    <w:p w14:paraId="7C67CFE1" w14:textId="77777777" w:rsidR="001B58CC" w:rsidRDefault="001B58CC" w:rsidP="001B58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statuary action against malicious indictments against </w:t>
      </w:r>
    </w:p>
    <w:p w14:paraId="359EEEB0" w14:textId="77777777" w:rsidR="001B58CC" w:rsidRDefault="001B58CC" w:rsidP="001B58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Playtowe</w:t>
      </w:r>
      <w:proofErr w:type="spellEnd"/>
      <w:r>
        <w:rPr>
          <w:rFonts w:cs="Times New Roman"/>
          <w:szCs w:val="24"/>
        </w:rPr>
        <w:t xml:space="preserve"> of Whitchurch, Oxfordshire(q.v.), </w:t>
      </w:r>
      <w:proofErr w:type="gramStart"/>
      <w:r>
        <w:rPr>
          <w:rFonts w:cs="Times New Roman"/>
          <w:szCs w:val="24"/>
        </w:rPr>
        <w:t>and  three</w:t>
      </w:r>
      <w:proofErr w:type="gramEnd"/>
      <w:r>
        <w:rPr>
          <w:rFonts w:cs="Times New Roman"/>
          <w:szCs w:val="24"/>
        </w:rPr>
        <w:t xml:space="preserve"> others.</w:t>
      </w:r>
    </w:p>
    <w:p w14:paraId="2D37AAD5" w14:textId="77777777" w:rsidR="001B58CC" w:rsidRDefault="001B58CC" w:rsidP="001B58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BA17F80" w14:textId="77777777" w:rsidR="001B58CC" w:rsidRDefault="001B58CC" w:rsidP="001B58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0DA52E57" w14:textId="77777777" w:rsidR="001B58CC" w:rsidRDefault="001B58CC" w:rsidP="001B58CC">
      <w:pPr>
        <w:pStyle w:val="NoSpacing"/>
        <w:rPr>
          <w:rFonts w:cs="Times New Roman"/>
          <w:szCs w:val="24"/>
        </w:rPr>
      </w:pPr>
    </w:p>
    <w:p w14:paraId="14EF751B" w14:textId="77777777" w:rsidR="001B58CC" w:rsidRDefault="001B58CC" w:rsidP="001B58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March 2024</w:t>
      </w:r>
    </w:p>
    <w:p w14:paraId="54AD37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44A0E" w14:textId="77777777" w:rsidR="001B58CC" w:rsidRDefault="001B58CC" w:rsidP="009139A6">
      <w:r>
        <w:separator/>
      </w:r>
    </w:p>
  </w:endnote>
  <w:endnote w:type="continuationSeparator" w:id="0">
    <w:p w14:paraId="23DA74BA" w14:textId="77777777" w:rsidR="001B58CC" w:rsidRDefault="001B58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CC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AF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E1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F6A01" w14:textId="77777777" w:rsidR="001B58CC" w:rsidRDefault="001B58CC" w:rsidP="009139A6">
      <w:r>
        <w:separator/>
      </w:r>
    </w:p>
  </w:footnote>
  <w:footnote w:type="continuationSeparator" w:id="0">
    <w:p w14:paraId="58F40657" w14:textId="77777777" w:rsidR="001B58CC" w:rsidRDefault="001B58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1A4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AA2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110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CC"/>
    <w:rsid w:val="000666E0"/>
    <w:rsid w:val="001B58CC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07976"/>
  <w15:chartTrackingRefBased/>
  <w15:docId w15:val="{86F1B041-35C2-439E-95FA-39B537DF9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58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2024-04-07T19:50:00Z</dcterms:created>
  <dcterms:modified xsi:type="dcterms:W3CDTF">2024-04-07T19:52:00Z</dcterms:modified>
</cp:coreProperties>
</file>